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D53331">
        <w:rPr>
          <w:rFonts w:eastAsia="Arial"/>
          <w:b/>
          <w:kern w:val="3"/>
          <w:sz w:val="24"/>
          <w:szCs w:val="24"/>
          <w:lang w:eastAsia="zh-CN"/>
        </w:rPr>
        <w:t xml:space="preserve">Им </w:t>
      </w:r>
      <w:r w:rsidR="00F107CE">
        <w:rPr>
          <w:rFonts w:eastAsia="Arial"/>
          <w:b/>
          <w:kern w:val="3"/>
          <w:sz w:val="24"/>
          <w:szCs w:val="24"/>
          <w:lang w:eastAsia="zh-CN"/>
        </w:rPr>
        <w:t>Маршала Жукова, д. 28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86161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A8616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A86161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F107CE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2 512 200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B53FA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107CE">
        <w:rPr>
          <w:b/>
          <w:bCs/>
          <w:color w:val="000000"/>
          <w:kern w:val="3"/>
          <w:sz w:val="24"/>
          <w:szCs w:val="24"/>
          <w:lang w:eastAsia="zh-CN" w:bidi="hi-IN"/>
        </w:rPr>
        <w:t>37 683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107CE">
        <w:rPr>
          <w:b/>
          <w:bCs/>
          <w:color w:val="000000"/>
          <w:kern w:val="3"/>
          <w:sz w:val="24"/>
          <w:szCs w:val="24"/>
          <w:lang w:eastAsia="zh-CN" w:bidi="hi-IN"/>
        </w:rPr>
        <w:t>25 122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0497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1202A"/>
    <w:rsid w:val="00912E01"/>
    <w:rsid w:val="00927AA6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24B"/>
    <w:rsid w:val="00CB44A2"/>
    <w:rsid w:val="00CD268F"/>
    <w:rsid w:val="00CE6CA8"/>
    <w:rsid w:val="00CE6F31"/>
    <w:rsid w:val="00D05B7A"/>
    <w:rsid w:val="00D33C58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B7BE4-9A11-4451-8E67-6F807E39F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305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2024-06-27T08:13:00Z</dcterms:created>
  <dcterms:modified xsi:type="dcterms:W3CDTF">2024-06-27T08:13:00Z</dcterms:modified>
</cp:coreProperties>
</file>